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DE90B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MIRRESON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B721C24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Lancaster.</w:t>
      </w:r>
    </w:p>
    <w:p w14:paraId="43AE866A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677B95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CCC43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take the castles, </w:t>
      </w:r>
      <w:proofErr w:type="gramStart"/>
      <w:r>
        <w:rPr>
          <w:rFonts w:ascii="Times New Roman" w:hAnsi="Times New Roman" w:cs="Times New Roman"/>
          <w:sz w:val="24"/>
          <w:szCs w:val="24"/>
        </w:rPr>
        <w:t>lordships</w:t>
      </w:r>
      <w:proofErr w:type="gramEnd"/>
    </w:p>
    <w:p w14:paraId="4A34E49B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etc. of </w:t>
      </w:r>
      <w:proofErr w:type="gramStart"/>
      <w:r>
        <w:rPr>
          <w:rFonts w:ascii="Times New Roman" w:hAnsi="Times New Roman" w:cs="Times New Roman"/>
          <w:sz w:val="24"/>
          <w:szCs w:val="24"/>
        </w:rPr>
        <w:t>evil-doers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Ireland into the King’s hands and to have their goods and</w:t>
      </w:r>
    </w:p>
    <w:p w14:paraId="6A32E5F9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chattels conveyed with all convenient speed to London and be </w:t>
      </w:r>
      <w:proofErr w:type="gramStart"/>
      <w:r>
        <w:rPr>
          <w:rFonts w:ascii="Times New Roman" w:hAnsi="Times New Roman" w:cs="Times New Roman"/>
          <w:sz w:val="24"/>
          <w:szCs w:val="24"/>
        </w:rPr>
        <w:t>delivered</w:t>
      </w:r>
      <w:proofErr w:type="gramEnd"/>
    </w:p>
    <w:p w14:paraId="3DAD6F3A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the Treasurer.    (C.F.R. 1399-1405 pp.51-2)</w:t>
      </w:r>
    </w:p>
    <w:p w14:paraId="4190E1E1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65E76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2BA05" w14:textId="77777777" w:rsidR="00124ACF" w:rsidRDefault="00124ACF" w:rsidP="00124A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6B40AB7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49D43" w14:textId="77777777" w:rsidR="00124ACF" w:rsidRDefault="00124ACF" w:rsidP="009139A6">
      <w:r>
        <w:separator/>
      </w:r>
    </w:p>
  </w:endnote>
  <w:endnote w:type="continuationSeparator" w:id="0">
    <w:p w14:paraId="5AB27024" w14:textId="77777777" w:rsidR="00124ACF" w:rsidRDefault="00124A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B23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608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881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E87F1" w14:textId="77777777" w:rsidR="00124ACF" w:rsidRDefault="00124ACF" w:rsidP="009139A6">
      <w:r>
        <w:separator/>
      </w:r>
    </w:p>
  </w:footnote>
  <w:footnote w:type="continuationSeparator" w:id="0">
    <w:p w14:paraId="2174F1A5" w14:textId="77777777" w:rsidR="00124ACF" w:rsidRDefault="00124A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200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C1D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039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ACF"/>
    <w:rsid w:val="000666E0"/>
    <w:rsid w:val="00124AC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FA72A"/>
  <w15:chartTrackingRefBased/>
  <w15:docId w15:val="{85C1521D-5EE6-4B08-A038-0490A612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2021-04-16T08:22:00Z</dcterms:created>
  <dcterms:modified xsi:type="dcterms:W3CDTF">2021-04-16T08:23:00Z</dcterms:modified>
</cp:coreProperties>
</file>